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3B673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ROGERSON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3B6735" w:rsidRDefault="003B673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Wyberton</w:t>
      </w:r>
      <w:proofErr w:type="spellEnd"/>
      <w:r>
        <w:rPr>
          <w:rFonts w:ascii="Times New Roman" w:hAnsi="Times New Roman" w:cs="Times New Roman"/>
          <w:sz w:val="24"/>
          <w:szCs w:val="24"/>
        </w:rPr>
        <w:t>, Lincolnshire.</w:t>
      </w:r>
    </w:p>
    <w:p w:rsidR="003B6735" w:rsidRDefault="003B673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B6735" w:rsidRDefault="003B673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B6735" w:rsidRDefault="003B673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Boston into lands</w:t>
      </w:r>
    </w:p>
    <w:p w:rsidR="003B6735" w:rsidRDefault="003B673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the late Sir John de </w:t>
      </w:r>
      <w:proofErr w:type="spellStart"/>
      <w:r>
        <w:rPr>
          <w:rFonts w:ascii="Times New Roman" w:hAnsi="Times New Roman" w:cs="Times New Roman"/>
          <w:sz w:val="24"/>
          <w:szCs w:val="24"/>
        </w:rPr>
        <w:t>Haryngton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3B6735" w:rsidRDefault="003B673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5B0147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21-67)</w:t>
      </w:r>
    </w:p>
    <w:p w:rsidR="003B6735" w:rsidRDefault="003B673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B6735" w:rsidRDefault="003B673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B6735" w:rsidRDefault="003B673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October 2015</w:t>
      </w:r>
    </w:p>
    <w:p w:rsidR="003B6735" w:rsidRPr="003B6735" w:rsidRDefault="003B6735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GoBack"/>
      <w:bookmarkEnd w:id="0"/>
    </w:p>
    <w:sectPr w:rsidR="003B6735" w:rsidRPr="003B67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6735" w:rsidRDefault="003B6735" w:rsidP="00564E3C">
      <w:pPr>
        <w:spacing w:after="0" w:line="240" w:lineRule="auto"/>
      </w:pPr>
      <w:r>
        <w:separator/>
      </w:r>
    </w:p>
  </w:endnote>
  <w:endnote w:type="continuationSeparator" w:id="0">
    <w:p w:rsidR="003B6735" w:rsidRDefault="003B673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B6735">
      <w:rPr>
        <w:rFonts w:ascii="Times New Roman" w:hAnsi="Times New Roman" w:cs="Times New Roman"/>
        <w:noProof/>
        <w:sz w:val="24"/>
        <w:szCs w:val="24"/>
      </w:rPr>
      <w:t>22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6735" w:rsidRDefault="003B6735" w:rsidP="00564E3C">
      <w:pPr>
        <w:spacing w:after="0" w:line="240" w:lineRule="auto"/>
      </w:pPr>
      <w:r>
        <w:separator/>
      </w:r>
    </w:p>
  </w:footnote>
  <w:footnote w:type="continuationSeparator" w:id="0">
    <w:p w:rsidR="003B6735" w:rsidRDefault="003B673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735"/>
    <w:rsid w:val="00372DC6"/>
    <w:rsid w:val="003B6735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1A871"/>
  <w15:chartTrackingRefBased/>
  <w15:docId w15:val="{651578C8-6EF3-43C3-AADB-3CA849B7E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3B67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6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2015-10-22T19:17:00Z</dcterms:created>
  <dcterms:modified xsi:type="dcterms:W3CDTF">2015-10-22T19:23:00Z</dcterms:modified>
</cp:coreProperties>
</file>